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6D" w:rsidRPr="001B4A9C" w:rsidRDefault="00B07E6D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6192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KIỂM TRA 15 PHÚT KHỐI 11 THPT PHÂN BAN</w:t>
      </w:r>
    </w:p>
    <w:p w:rsidR="00B07E6D" w:rsidRPr="001B4A9C" w:rsidRDefault="00B07E6D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B07E6D" w:rsidRPr="001B4A9C" w:rsidRDefault="00B07E6D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B07E6D" w:rsidRPr="001B4A9C" w:rsidRDefault="00B07E6D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B07E6D" w:rsidRDefault="00B07E6D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B07E6D" w:rsidRPr="00F77B0F" w:rsidRDefault="00B07E6D" w:rsidP="00F77B0F">
      <w:pPr>
        <w:spacing w:before="120"/>
        <w:ind w:left="720" w:hanging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(3 điểm)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77B0F">
        <w:rPr>
          <w:rFonts w:ascii="Times New Roman" w:hAnsi="Times New Roman" w:cs="Times New Roman"/>
          <w:sz w:val="26"/>
          <w:szCs w:val="26"/>
        </w:rPr>
        <w:t xml:space="preserve">Tính đạo hàm của hàm số </w:t>
      </w:r>
      <w:r w:rsidRPr="00EC15BF">
        <w:rPr>
          <w:rFonts w:ascii="Times New Roman" w:hAnsi="Times New Roman" w:cs="Times New Roman"/>
          <w:position w:val="-26"/>
          <w:sz w:val="26"/>
          <w:szCs w:val="26"/>
        </w:rPr>
        <w:object w:dxaOrig="25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35.25pt" o:ole="">
            <v:imagedata r:id="rId5" o:title=""/>
          </v:shape>
          <o:OLEObject Type="Embed" ProgID="Equation.DSMT4" ShapeID="_x0000_i1025" DrawAspect="Content" ObjectID="_1456720285" r:id="rId6"/>
        </w:object>
      </w:r>
      <w:r w:rsidRPr="00F77B0F">
        <w:rPr>
          <w:rFonts w:ascii="Times New Roman" w:hAnsi="Times New Roman" w:cs="Times New Roman"/>
          <w:sz w:val="26"/>
          <w:szCs w:val="26"/>
        </w:rPr>
        <w:t xml:space="preserve"> tại điểm</w:t>
      </w:r>
      <w:r w:rsidRPr="00F77B0F">
        <w:rPr>
          <w:rFonts w:ascii="Times New Roman" w:hAnsi="Times New Roman" w:cs="Times New Roman"/>
          <w:b/>
          <w:bCs/>
          <w:position w:val="-12"/>
          <w:sz w:val="26"/>
          <w:szCs w:val="26"/>
        </w:rPr>
        <w:object w:dxaOrig="639" w:dyaOrig="360">
          <v:shape id="_x0000_i1026" type="#_x0000_t75" style="width:32.25pt;height:18pt" o:ole="">
            <v:imagedata r:id="rId7" o:title=""/>
          </v:shape>
          <o:OLEObject Type="Embed" ProgID="Equation.DSMT4" ShapeID="_x0000_i1026" DrawAspect="Content" ObjectID="_1456720286" r:id="rId8"/>
        </w:objec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B07E6D" w:rsidRPr="00F77B0F" w:rsidRDefault="00B07E6D" w:rsidP="00F77B0F">
      <w:pPr>
        <w:spacing w:before="120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(7 điểm)</w:t>
      </w:r>
      <w:r w:rsidRPr="00F77B0F">
        <w:rPr>
          <w:rFonts w:ascii="Times New Roman" w:hAnsi="Times New Roman" w:cs="Times New Roman"/>
          <w:sz w:val="26"/>
          <w:szCs w:val="26"/>
        </w:rPr>
        <w:t>. Tính đạo hàm các hàm số sau:</w:t>
      </w:r>
    </w:p>
    <w:p w:rsidR="00B07E6D" w:rsidRPr="00F77B0F" w:rsidRDefault="00B07E6D" w:rsidP="00F77B0F">
      <w:pPr>
        <w:numPr>
          <w:ilvl w:val="0"/>
          <w:numId w:val="10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52D6">
        <w:rPr>
          <w:rFonts w:ascii="Times New Roman" w:hAnsi="Times New Roman" w:cs="Times New Roman"/>
          <w:position w:val="-14"/>
          <w:sz w:val="26"/>
          <w:szCs w:val="26"/>
        </w:rPr>
        <w:object w:dxaOrig="2240" w:dyaOrig="480">
          <v:shape id="_x0000_i1027" type="#_x0000_t75" style="width:111pt;height:24pt" o:ole="">
            <v:imagedata r:id="rId9" o:title=""/>
          </v:shape>
          <o:OLEObject Type="Embed" ProgID="Equation.DSMT4" ShapeID="_x0000_i1027" DrawAspect="Content" ObjectID="_1456720287" r:id="rId10"/>
        </w:object>
      </w:r>
      <w:r w:rsidRPr="00F77B0F">
        <w:rPr>
          <w:rFonts w:ascii="Times New Roman" w:hAnsi="Times New Roman" w:cs="Times New Roman"/>
          <w:sz w:val="26"/>
          <w:szCs w:val="26"/>
        </w:rPr>
        <w:tab/>
      </w:r>
      <w:r w:rsidRPr="00F77B0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77B0F">
        <w:rPr>
          <w:rFonts w:ascii="Times New Roman" w:hAnsi="Times New Roman" w:cs="Times New Roman"/>
          <w:sz w:val="26"/>
          <w:szCs w:val="26"/>
        </w:rPr>
        <w:t xml:space="preserve">b.   </w:t>
      </w:r>
      <w:r w:rsidRPr="00EC15BF">
        <w:rPr>
          <w:rFonts w:ascii="Times New Roman" w:hAnsi="Times New Roman" w:cs="Times New Roman"/>
          <w:position w:val="-30"/>
          <w:sz w:val="26"/>
          <w:szCs w:val="26"/>
        </w:rPr>
        <w:object w:dxaOrig="1480" w:dyaOrig="920">
          <v:shape id="_x0000_i1028" type="#_x0000_t75" style="width:74.25pt;height:45.75pt" o:ole="">
            <v:imagedata r:id="rId11" o:title=""/>
          </v:shape>
          <o:OLEObject Type="Embed" ProgID="Equation.DSMT4" ShapeID="_x0000_i1028" DrawAspect="Content" ObjectID="_1456720288" r:id="rId12"/>
        </w:object>
      </w:r>
    </w:p>
    <w:p w:rsidR="00B07E6D" w:rsidRDefault="00B07E6D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7E6D" w:rsidRDefault="00B07E6D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7E6D" w:rsidRDefault="00B07E6D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7E6D" w:rsidRDefault="00B07E6D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251658240;visibility:visible" from="10.65pt,9.1pt" to="519.15pt,9.1pt">
            <v:stroke dashstyle="dash"/>
          </v:line>
        </w:pict>
      </w:r>
    </w:p>
    <w:p w:rsidR="00B07E6D" w:rsidRDefault="00B07E6D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7E6D" w:rsidRPr="001B4A9C" w:rsidRDefault="00B07E6D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3" o:spid="_x0000_s1028" style="position:absolute;z-index:251657216;visibility:visible" from="10.8pt,14.55pt" to="178.8pt,14.55pt"/>
        </w:pic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  <w:t>KIỂM TRA 15 PHÚT KHỐI 11 THPT PHÂN BAN</w:t>
      </w:r>
    </w:p>
    <w:p w:rsidR="00B07E6D" w:rsidRPr="001B4A9C" w:rsidRDefault="00B07E6D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B07E6D" w:rsidRPr="001B4A9C" w:rsidRDefault="00B07E6D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B07E6D" w:rsidRPr="001B4A9C" w:rsidRDefault="00B07E6D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Thời gian: 15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B07E6D" w:rsidRDefault="00B07E6D" w:rsidP="00C64F8D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B07E6D" w:rsidRPr="00F77B0F" w:rsidRDefault="00B07E6D" w:rsidP="00193C6F">
      <w:pPr>
        <w:spacing w:before="120"/>
        <w:ind w:left="720" w:hanging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 (3 điểm)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77B0F">
        <w:rPr>
          <w:rFonts w:ascii="Times New Roman" w:hAnsi="Times New Roman" w:cs="Times New Roman"/>
          <w:sz w:val="26"/>
          <w:szCs w:val="26"/>
        </w:rPr>
        <w:t xml:space="preserve">Tính đạo hàm của hàm số </w:t>
      </w:r>
      <w:r w:rsidRPr="00EC15BF">
        <w:rPr>
          <w:rFonts w:ascii="Times New Roman" w:hAnsi="Times New Roman" w:cs="Times New Roman"/>
          <w:position w:val="-26"/>
          <w:sz w:val="26"/>
          <w:szCs w:val="26"/>
        </w:rPr>
        <w:object w:dxaOrig="2560" w:dyaOrig="700">
          <v:shape id="_x0000_i1029" type="#_x0000_t75" style="width:128.25pt;height:35.25pt" o:ole="">
            <v:imagedata r:id="rId13" o:title=""/>
          </v:shape>
          <o:OLEObject Type="Embed" ProgID="Equation.DSMT4" ShapeID="_x0000_i1029" DrawAspect="Content" ObjectID="_1456720289" r:id="rId14"/>
        </w:object>
      </w:r>
      <w:r w:rsidRPr="00F77B0F">
        <w:rPr>
          <w:rFonts w:ascii="Times New Roman" w:hAnsi="Times New Roman" w:cs="Times New Roman"/>
          <w:sz w:val="26"/>
          <w:szCs w:val="26"/>
        </w:rPr>
        <w:t xml:space="preserve"> tại điểm</w:t>
      </w:r>
      <w:r w:rsidRPr="00F77B0F">
        <w:rPr>
          <w:rFonts w:ascii="Times New Roman" w:hAnsi="Times New Roman" w:cs="Times New Roman"/>
          <w:b/>
          <w:bCs/>
          <w:position w:val="-12"/>
          <w:sz w:val="26"/>
          <w:szCs w:val="26"/>
        </w:rPr>
        <w:object w:dxaOrig="639" w:dyaOrig="360">
          <v:shape id="_x0000_i1030" type="#_x0000_t75" style="width:32.25pt;height:18pt" o:ole="">
            <v:imagedata r:id="rId15" o:title=""/>
          </v:shape>
          <o:OLEObject Type="Embed" ProgID="Equation.DSMT4" ShapeID="_x0000_i1030" DrawAspect="Content" ObjectID="_1456720290" r:id="rId16"/>
        </w:objec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B07E6D" w:rsidRPr="00F77B0F" w:rsidRDefault="00B07E6D" w:rsidP="00193C6F">
      <w:pPr>
        <w:spacing w:before="120"/>
        <w:ind w:left="72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</w:t>
      </w:r>
      <w:r w:rsidRPr="00F77B0F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(7 điểm)</w:t>
      </w:r>
      <w:r w:rsidRPr="00F77B0F">
        <w:rPr>
          <w:rFonts w:ascii="Times New Roman" w:hAnsi="Times New Roman" w:cs="Times New Roman"/>
          <w:sz w:val="26"/>
          <w:szCs w:val="26"/>
        </w:rPr>
        <w:t>. Tính đạo hàm các hàm số sau:</w:t>
      </w:r>
    </w:p>
    <w:p w:rsidR="00B07E6D" w:rsidRDefault="00B07E6D" w:rsidP="00193C6F">
      <w:pPr>
        <w:numPr>
          <w:ilvl w:val="0"/>
          <w:numId w:val="12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7154F">
        <w:rPr>
          <w:rFonts w:ascii="Times New Roman" w:hAnsi="Times New Roman" w:cs="Times New Roman"/>
          <w:position w:val="-18"/>
          <w:sz w:val="26"/>
          <w:szCs w:val="26"/>
        </w:rPr>
        <w:object w:dxaOrig="2240" w:dyaOrig="480">
          <v:shape id="_x0000_i1031" type="#_x0000_t75" style="width:111pt;height:24pt" o:ole="">
            <v:imagedata r:id="rId17" o:title=""/>
          </v:shape>
          <o:OLEObject Type="Embed" ProgID="Equation.DSMT4" ShapeID="_x0000_i1031" DrawAspect="Content" ObjectID="_1456720291" r:id="rId18"/>
        </w:object>
      </w:r>
      <w:r w:rsidRPr="00F77B0F">
        <w:rPr>
          <w:rFonts w:ascii="Times New Roman" w:hAnsi="Times New Roman" w:cs="Times New Roman"/>
          <w:sz w:val="26"/>
          <w:szCs w:val="26"/>
        </w:rPr>
        <w:tab/>
      </w:r>
      <w:r w:rsidRPr="00F77B0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F77B0F">
        <w:rPr>
          <w:rFonts w:ascii="Times New Roman" w:hAnsi="Times New Roman" w:cs="Times New Roman"/>
          <w:sz w:val="26"/>
          <w:szCs w:val="26"/>
        </w:rPr>
        <w:t xml:space="preserve">b.   </w:t>
      </w:r>
      <w:r w:rsidRPr="00EC15BF">
        <w:rPr>
          <w:rFonts w:ascii="Times New Roman" w:hAnsi="Times New Roman" w:cs="Times New Roman"/>
          <w:position w:val="-30"/>
          <w:sz w:val="26"/>
          <w:szCs w:val="26"/>
        </w:rPr>
        <w:object w:dxaOrig="1620" w:dyaOrig="920">
          <v:shape id="_x0000_i1032" type="#_x0000_t75" style="width:81pt;height:45.75pt" o:ole="">
            <v:imagedata r:id="rId19" o:title=""/>
          </v:shape>
          <o:OLEObject Type="Embed" ProgID="Equation.DSMT4" ShapeID="_x0000_i1032" DrawAspect="Content" ObjectID="_1456720292" r:id="rId20"/>
        </w:object>
      </w:r>
    </w:p>
    <w:p w:rsidR="00B07E6D" w:rsidRDefault="00B07E6D" w:rsidP="00193C6F">
      <w:pPr>
        <w:spacing w:before="120"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p w:rsidR="00B07E6D" w:rsidRDefault="00B07E6D" w:rsidP="00193C6F">
      <w:pPr>
        <w:spacing w:before="120"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p w:rsidR="00B07E6D" w:rsidRPr="00F77B0F" w:rsidRDefault="00B07E6D" w:rsidP="00193C6F">
      <w:pPr>
        <w:spacing w:before="120"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p w:rsidR="00B07E6D" w:rsidRDefault="00B07E6D" w:rsidP="00193C6F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1" o:spid="_x0000_s1029" style="position:absolute;left:0;text-align:left;z-index:251659264;visibility:visible" from="10.65pt,9.1pt" to="519.15pt,9.1pt">
            <v:stroke dashstyle="dash"/>
          </v:line>
        </w:pict>
      </w:r>
    </w:p>
    <w:p w:rsidR="00B07E6D" w:rsidRPr="00193C6F" w:rsidRDefault="00B07E6D" w:rsidP="00193C6F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B07E6D" w:rsidRDefault="00B07E6D" w:rsidP="00761E0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7E6D" w:rsidRPr="00C64F8D" w:rsidRDefault="00B07E6D" w:rsidP="00C64F8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60"/>
        <w:gridCol w:w="6750"/>
        <w:gridCol w:w="1800"/>
      </w:tblGrid>
      <w:tr w:rsidR="00B07E6D" w:rsidRPr="00E6464C">
        <w:trPr>
          <w:trHeight w:val="440"/>
        </w:trPr>
        <w:tc>
          <w:tcPr>
            <w:tcW w:w="1260" w:type="dxa"/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6750" w:type="dxa"/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Đáp án đề 1</w:t>
            </w:r>
          </w:p>
        </w:tc>
        <w:tc>
          <w:tcPr>
            <w:tcW w:w="1800" w:type="dxa"/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Thang điểm</w:t>
            </w:r>
          </w:p>
        </w:tc>
      </w:tr>
      <w:tr w:rsidR="00B07E6D" w:rsidRPr="00E6464C">
        <w:trPr>
          <w:trHeight w:val="525"/>
        </w:trPr>
        <w:tc>
          <w:tcPr>
            <w:tcW w:w="1260" w:type="dxa"/>
            <w:vMerge w:val="restart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</w:rPr>
              <w:object w:dxaOrig="1800" w:dyaOrig="380">
                <v:shape id="_x0000_i1033" type="#_x0000_t75" style="width:90pt;height:18.75pt" o:ole="">
                  <v:imagedata r:id="rId21" o:title=""/>
                </v:shape>
                <o:OLEObject Type="Embed" ProgID="Equation.DSMT4" ShapeID="_x0000_i1033" DrawAspect="Content" ObjectID="_1456720293" r:id="rId22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07E6D" w:rsidRPr="00E6464C">
        <w:trPr>
          <w:trHeight w:val="420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999" w:dyaOrig="400">
                <v:shape id="_x0000_i1034" type="#_x0000_t75" style="width:50.25pt;height:20.25pt" o:ole="">
                  <v:imagedata r:id="rId23" o:title=""/>
                </v:shape>
                <o:OLEObject Type="Embed" ProgID="Equation.DSMT4" ShapeID="_x0000_i1034" DrawAspect="Content" ObjectID="_1456720294" r:id="rId24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07E6D" w:rsidRPr="00E6464C">
        <w:trPr>
          <w:trHeight w:val="294"/>
        </w:trPr>
        <w:tc>
          <w:tcPr>
            <w:tcW w:w="1260" w:type="dxa"/>
            <w:vMerge w:val="restart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(7 điểm)</w:t>
            </w:r>
          </w:p>
        </w:tc>
        <w:tc>
          <w:tcPr>
            <w:tcW w:w="8550" w:type="dxa"/>
            <w:gridSpan w:val="2"/>
          </w:tcPr>
          <w:p w:rsidR="00B07E6D" w:rsidRPr="00E6464C" w:rsidRDefault="00B07E6D" w:rsidP="00FD0C30">
            <w:pPr>
              <w:numPr>
                <w:ilvl w:val="0"/>
                <w:numId w:val="11"/>
              </w:numPr>
              <w:spacing w:after="0" w:line="240" w:lineRule="auto"/>
              <w:ind w:left="175" w:hanging="218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 điểm)</w:t>
            </w:r>
          </w:p>
        </w:tc>
      </w:tr>
      <w:tr w:rsidR="00B07E6D" w:rsidRPr="00E6464C">
        <w:trPr>
          <w:trHeight w:val="450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22"/>
                <w:sz w:val="26"/>
                <w:szCs w:val="26"/>
              </w:rPr>
              <w:object w:dxaOrig="4599" w:dyaOrig="639">
                <v:shape id="_x0000_i1035" type="#_x0000_t75" style="width:230.25pt;height:32.25pt" o:ole="">
                  <v:imagedata r:id="rId25" o:title=""/>
                </v:shape>
                <o:OLEObject Type="Embed" ProgID="Equation.DSMT4" ShapeID="_x0000_i1035" DrawAspect="Content" ObjectID="_1456720295" r:id="rId26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07E6D" w:rsidRPr="00E6464C">
        <w:trPr>
          <w:trHeight w:val="735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3519" w:dyaOrig="900">
                <v:shape id="_x0000_i1036" type="#_x0000_t75" style="width:176.25pt;height:45pt" o:ole="">
                  <v:imagedata r:id="rId27" o:title=""/>
                </v:shape>
                <o:OLEObject Type="Embed" ProgID="Equation.DSMT4" ShapeID="_x0000_i1036" DrawAspect="Content" ObjectID="_1456720296" r:id="rId28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07E6D" w:rsidRPr="00E6464C">
        <w:trPr>
          <w:trHeight w:val="170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3519" w:dyaOrig="740">
                <v:shape id="_x0000_i1037" type="#_x0000_t75" style="width:176.25pt;height:36.75pt" o:ole="">
                  <v:imagedata r:id="rId29" o:title=""/>
                </v:shape>
                <o:OLEObject Type="Embed" ProgID="Equation.DSMT4" ShapeID="_x0000_i1037" DrawAspect="Content" ObjectID="_1456720297" r:id="rId30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07E6D" w:rsidRPr="00E6464C">
        <w:trPr>
          <w:trHeight w:val="1020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3180" w:dyaOrig="840">
                <v:shape id="_x0000_i1038" type="#_x0000_t75" style="width:159pt;height:42pt" o:ole="">
                  <v:imagedata r:id="rId31" o:title=""/>
                </v:shape>
                <o:OLEObject Type="Embed" ProgID="Equation.DSMT4" ShapeID="_x0000_i1038" DrawAspect="Content" ObjectID="_1456720298" r:id="rId32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07E6D" w:rsidRPr="00E6464C">
        <w:trPr>
          <w:trHeight w:val="885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32"/>
                <w:sz w:val="26"/>
                <w:szCs w:val="26"/>
              </w:rPr>
              <w:object w:dxaOrig="1640" w:dyaOrig="760">
                <v:shape id="_x0000_i1039" type="#_x0000_t75" style="width:81pt;height:38.25pt" o:ole="">
                  <v:imagedata r:id="rId33" o:title=""/>
                </v:shape>
                <o:OLEObject Type="Embed" ProgID="Equation.DSMT4" ShapeID="_x0000_i1039" DrawAspect="Content" ObjectID="_1456720299" r:id="rId34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07E6D" w:rsidRPr="00E6464C">
        <w:trPr>
          <w:trHeight w:val="360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0" w:type="dxa"/>
            <w:gridSpan w:val="2"/>
          </w:tcPr>
          <w:p w:rsidR="00B07E6D" w:rsidRPr="00E6464C" w:rsidRDefault="00B07E6D" w:rsidP="00FD0C30">
            <w:pPr>
              <w:numPr>
                <w:ilvl w:val="0"/>
                <w:numId w:val="1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 điểm)</w:t>
            </w:r>
          </w:p>
        </w:tc>
      </w:tr>
      <w:tr w:rsidR="00B07E6D" w:rsidRPr="00E6464C">
        <w:trPr>
          <w:trHeight w:val="615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5100" w:dyaOrig="1260">
                <v:shape id="_x0000_i1040" type="#_x0000_t75" style="width:255pt;height:63pt" o:ole="">
                  <v:imagedata r:id="rId35" o:title=""/>
                </v:shape>
                <o:OLEObject Type="Embed" ProgID="Equation.DSMT4" ShapeID="_x0000_i1040" DrawAspect="Content" ObjectID="_1456720300" r:id="rId36"/>
              </w:object>
            </w:r>
          </w:p>
        </w:tc>
        <w:tc>
          <w:tcPr>
            <w:tcW w:w="1800" w:type="dxa"/>
            <w:tcBorders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07E6D" w:rsidRPr="00E6464C">
        <w:trPr>
          <w:trHeight w:val="905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5160" w:dyaOrig="1240">
                <v:shape id="_x0000_i1041" type="#_x0000_t75" style="width:258pt;height:62.25pt" o:ole="">
                  <v:imagedata r:id="rId37" o:title=""/>
                </v:shape>
                <o:OLEObject Type="Embed" ProgID="Equation.DSMT4" ShapeID="_x0000_i1041" DrawAspect="Content" ObjectID="_1456720301" r:id="rId38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07E6D" w:rsidRPr="00E6464C">
        <w:trPr>
          <w:trHeight w:val="945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4459" w:dyaOrig="1240">
                <v:shape id="_x0000_i1042" type="#_x0000_t75" style="width:220.5pt;height:62.25pt" o:ole="">
                  <v:imagedata r:id="rId39" o:title=""/>
                </v:shape>
                <o:OLEObject Type="Embed" ProgID="Equation.DSMT4" ShapeID="_x0000_i1042" DrawAspect="Content" ObjectID="_1456720302" r:id="rId40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07E6D" w:rsidRPr="00E6464C">
        <w:trPr>
          <w:trHeight w:val="1060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  <w:bottom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3900" w:dyaOrig="1240">
                <v:shape id="_x0000_i1043" type="#_x0000_t75" style="width:195pt;height:62.25pt" o:ole="">
                  <v:imagedata r:id="rId41" o:title=""/>
                </v:shape>
                <o:OLEObject Type="Embed" ProgID="Equation.DSMT4" ShapeID="_x0000_i1043" DrawAspect="Content" ObjectID="_1456720303" r:id="rId42"/>
              </w:object>
            </w:r>
          </w:p>
        </w:tc>
        <w:tc>
          <w:tcPr>
            <w:tcW w:w="18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B07E6D" w:rsidRPr="00E6464C">
        <w:trPr>
          <w:trHeight w:val="1125"/>
        </w:trPr>
        <w:tc>
          <w:tcPr>
            <w:tcW w:w="1260" w:type="dxa"/>
            <w:vMerge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0" w:type="dxa"/>
            <w:tcBorders>
              <w:top w:val="dotted" w:sz="4" w:space="0" w:color="auto"/>
            </w:tcBorders>
          </w:tcPr>
          <w:p w:rsidR="00B07E6D" w:rsidRPr="00E6464C" w:rsidRDefault="00B07E6D" w:rsidP="00FD0C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eastAsia="Times New Roman" w:hAnsi="Times New Roman" w:cs="Times New Roman"/>
                <w:position w:val="-50"/>
                <w:sz w:val="26"/>
                <w:szCs w:val="26"/>
              </w:rPr>
              <w:object w:dxaOrig="1420" w:dyaOrig="960">
                <v:shape id="_x0000_i1044" type="#_x0000_t75" style="width:71.25pt;height:48pt" o:ole="">
                  <v:imagedata r:id="rId43" o:title=""/>
                </v:shape>
                <o:OLEObject Type="Embed" ProgID="Equation.DSMT4" ShapeID="_x0000_i1044" DrawAspect="Content" ObjectID="_1456720304" r:id="rId44"/>
              </w:objec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B07E6D" w:rsidRPr="00E6464C" w:rsidRDefault="00B07E6D" w:rsidP="00FD0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64C"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</w:tbl>
    <w:p w:rsidR="00B07E6D" w:rsidRPr="001B4A9C" w:rsidRDefault="00B07E6D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07E6D" w:rsidRPr="001B4A9C" w:rsidSect="00A1179A">
      <w:pgSz w:w="11907" w:h="16840" w:code="9"/>
      <w:pgMar w:top="567" w:right="567" w:bottom="1134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656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9E91C24"/>
    <w:multiLevelType w:val="hybridMultilevel"/>
    <w:tmpl w:val="C6A650F6"/>
    <w:lvl w:ilvl="0" w:tplc="65FE21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D5027"/>
    <w:multiLevelType w:val="hybridMultilevel"/>
    <w:tmpl w:val="484C23C6"/>
    <w:lvl w:ilvl="0" w:tplc="1160E8FA">
      <w:start w:val="1"/>
      <w:numFmt w:val="lowerLetter"/>
      <w:lvlText w:val="%1."/>
      <w:lvlJc w:val="left"/>
      <w:pPr>
        <w:ind w:left="1800" w:hanging="360"/>
      </w:pPr>
      <w:rPr>
        <w:rFonts w:eastAsia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D4D6730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720B6"/>
    <w:multiLevelType w:val="hybridMultilevel"/>
    <w:tmpl w:val="F0E2C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02641"/>
    <w:multiLevelType w:val="hybridMultilevel"/>
    <w:tmpl w:val="C3D0B5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9777B"/>
    <w:multiLevelType w:val="hybridMultilevel"/>
    <w:tmpl w:val="C6A650F6"/>
    <w:lvl w:ilvl="0" w:tplc="65FE21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323CE7"/>
    <w:multiLevelType w:val="hybridMultilevel"/>
    <w:tmpl w:val="8854A1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37970"/>
    <w:rsid w:val="000E6801"/>
    <w:rsid w:val="001014F3"/>
    <w:rsid w:val="00107750"/>
    <w:rsid w:val="00117F9C"/>
    <w:rsid w:val="00124D45"/>
    <w:rsid w:val="00193C6F"/>
    <w:rsid w:val="00194C37"/>
    <w:rsid w:val="001A1FEE"/>
    <w:rsid w:val="001B134C"/>
    <w:rsid w:val="001B4A9C"/>
    <w:rsid w:val="00234E88"/>
    <w:rsid w:val="0033178B"/>
    <w:rsid w:val="003B5511"/>
    <w:rsid w:val="00416686"/>
    <w:rsid w:val="00433F70"/>
    <w:rsid w:val="0043760D"/>
    <w:rsid w:val="00454F44"/>
    <w:rsid w:val="00492D26"/>
    <w:rsid w:val="004953F3"/>
    <w:rsid w:val="004B317B"/>
    <w:rsid w:val="004D0C44"/>
    <w:rsid w:val="004D47A8"/>
    <w:rsid w:val="00506BC6"/>
    <w:rsid w:val="005A69CF"/>
    <w:rsid w:val="005C478D"/>
    <w:rsid w:val="00620517"/>
    <w:rsid w:val="00632297"/>
    <w:rsid w:val="00662CF3"/>
    <w:rsid w:val="00686444"/>
    <w:rsid w:val="006D27BC"/>
    <w:rsid w:val="006E5A89"/>
    <w:rsid w:val="006E5FF2"/>
    <w:rsid w:val="006F186E"/>
    <w:rsid w:val="00710EBC"/>
    <w:rsid w:val="00761E0E"/>
    <w:rsid w:val="00874D4E"/>
    <w:rsid w:val="008C058E"/>
    <w:rsid w:val="008F7DF3"/>
    <w:rsid w:val="00957776"/>
    <w:rsid w:val="00997541"/>
    <w:rsid w:val="009A18C2"/>
    <w:rsid w:val="009B619E"/>
    <w:rsid w:val="009C4FB0"/>
    <w:rsid w:val="009E3377"/>
    <w:rsid w:val="00A1179A"/>
    <w:rsid w:val="00AE511C"/>
    <w:rsid w:val="00AF16D3"/>
    <w:rsid w:val="00B07E6D"/>
    <w:rsid w:val="00B57620"/>
    <w:rsid w:val="00B7154F"/>
    <w:rsid w:val="00BB5249"/>
    <w:rsid w:val="00BD429A"/>
    <w:rsid w:val="00C36F08"/>
    <w:rsid w:val="00C520E6"/>
    <w:rsid w:val="00C64F8D"/>
    <w:rsid w:val="00CD15E2"/>
    <w:rsid w:val="00D15EDF"/>
    <w:rsid w:val="00DA3801"/>
    <w:rsid w:val="00DD484A"/>
    <w:rsid w:val="00DE63E7"/>
    <w:rsid w:val="00DE77D2"/>
    <w:rsid w:val="00E6464C"/>
    <w:rsid w:val="00EA52D6"/>
    <w:rsid w:val="00EC15BF"/>
    <w:rsid w:val="00ED4020"/>
    <w:rsid w:val="00F038BF"/>
    <w:rsid w:val="00F11BC1"/>
    <w:rsid w:val="00F530C3"/>
    <w:rsid w:val="00F77B0F"/>
    <w:rsid w:val="00FA0C69"/>
    <w:rsid w:val="00FA5B5D"/>
    <w:rsid w:val="00FB34ED"/>
    <w:rsid w:val="00FD0C30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4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9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2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647</TotalTime>
  <Pages>2</Pages>
  <Words>178</Words>
  <Characters>1020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54</cp:revision>
  <dcterms:created xsi:type="dcterms:W3CDTF">2013-09-13T03:52:00Z</dcterms:created>
  <dcterms:modified xsi:type="dcterms:W3CDTF">2014-03-19T00:45:00Z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